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D3" w:rsidRDefault="009A2AD3" w:rsidP="00A7460C">
      <w:pPr>
        <w:jc w:val="center"/>
        <w:rPr>
          <w:b/>
          <w:sz w:val="24"/>
          <w:szCs w:val="24"/>
        </w:rPr>
      </w:pPr>
    </w:p>
    <w:p w:rsidR="009A2AD3" w:rsidRPr="003163B3" w:rsidRDefault="009A2AD3" w:rsidP="00A7460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ОФЕРТА</w:t>
      </w:r>
    </w:p>
    <w:p w:rsidR="009A2AD3" w:rsidRPr="003163B3" w:rsidRDefault="009A2AD3" w:rsidP="00A7460C">
      <w:pPr>
        <w:jc w:val="center"/>
        <w:rPr>
          <w:b/>
          <w:sz w:val="24"/>
          <w:szCs w:val="24"/>
        </w:rPr>
      </w:pPr>
    </w:p>
    <w:p w:rsidR="009A2AD3" w:rsidRPr="001B32FE" w:rsidRDefault="009A2AD3" w:rsidP="00A7460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 xml:space="preserve">ЗА УЧАСТИЕ В ОТКРИТА ПРОЦЕДУРА ЗА ВЪЗЛАГАНЕ НА ОБЩЕСТВЕНА  </w:t>
      </w:r>
      <w:r w:rsidRPr="001B32FE">
        <w:rPr>
          <w:b/>
          <w:sz w:val="24"/>
          <w:szCs w:val="24"/>
        </w:rPr>
        <w:t>ПОРЪЧКА</w:t>
      </w:r>
    </w:p>
    <w:p w:rsidR="009A2AD3" w:rsidRPr="001B32FE" w:rsidRDefault="009A2AD3" w:rsidP="00A7460C">
      <w:pPr>
        <w:jc w:val="center"/>
        <w:rPr>
          <w:b/>
          <w:sz w:val="24"/>
          <w:szCs w:val="24"/>
          <w:lang w:val="en-US"/>
        </w:rPr>
      </w:pPr>
      <w:r w:rsidRPr="001B32FE">
        <w:rPr>
          <w:b/>
          <w:sz w:val="24"/>
          <w:szCs w:val="24"/>
        </w:rPr>
        <w:t>„Доставка на нова механизация и оборудване за нуждите на депо – Садината, район Кремиковци”, съгласно технически спесификации</w:t>
      </w:r>
      <w:r>
        <w:rPr>
          <w:b/>
          <w:sz w:val="24"/>
          <w:szCs w:val="24"/>
          <w:lang w:val="en-US"/>
        </w:rPr>
        <w:t>.</w:t>
      </w:r>
    </w:p>
    <w:p w:rsidR="009A2AD3" w:rsidRPr="001B32FE" w:rsidRDefault="009A2AD3" w:rsidP="00A7460C">
      <w:pPr>
        <w:pStyle w:val="Style12ptJustifiedFirstline063cm"/>
        <w:jc w:val="center"/>
        <w:rPr>
          <w:b/>
          <w:caps/>
          <w:szCs w:val="24"/>
          <w:lang w:val="bg-BG"/>
        </w:rPr>
      </w:pPr>
    </w:p>
    <w:p w:rsidR="009A2AD3" w:rsidRPr="003163B3" w:rsidRDefault="009A2AD3" w:rsidP="00A7460C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от ………......................................................................................................................................</w:t>
      </w:r>
    </w:p>
    <w:p w:rsidR="009A2AD3" w:rsidRPr="003163B3" w:rsidRDefault="009A2AD3" w:rsidP="00A7460C">
      <w:pPr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/наименование на участника /</w:t>
      </w:r>
    </w:p>
    <w:p w:rsidR="009A2AD3" w:rsidRPr="003163B3" w:rsidRDefault="009A2AD3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седалище: ...................................................................................., адрес за кореспонденция:...............................................................................................................</w:t>
      </w:r>
    </w:p>
    <w:p w:rsidR="009A2AD3" w:rsidRPr="003163B3" w:rsidRDefault="009A2AD3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телефон: .............................., факс: ................................, моб.телефон: ................................., е-</w:t>
      </w:r>
      <w:r w:rsidRPr="003163B3">
        <w:rPr>
          <w:sz w:val="24"/>
          <w:szCs w:val="24"/>
          <w:lang w:val="en-US"/>
        </w:rPr>
        <w:t>mail</w:t>
      </w:r>
      <w:r w:rsidRPr="003163B3">
        <w:rPr>
          <w:sz w:val="24"/>
          <w:szCs w:val="24"/>
        </w:rPr>
        <w:t>:.....</w:t>
      </w:r>
      <w:r>
        <w:rPr>
          <w:sz w:val="24"/>
          <w:szCs w:val="24"/>
        </w:rPr>
        <w:t>..............................,</w:t>
      </w:r>
      <w:r w:rsidRPr="003163B3">
        <w:rPr>
          <w:sz w:val="24"/>
          <w:szCs w:val="24"/>
        </w:rPr>
        <w:t xml:space="preserve">дан.№...................................., </w:t>
      </w:r>
      <w:r>
        <w:rPr>
          <w:sz w:val="24"/>
          <w:szCs w:val="24"/>
        </w:rPr>
        <w:t>ЕИК</w:t>
      </w:r>
      <w:r w:rsidRPr="003163B3">
        <w:rPr>
          <w:sz w:val="24"/>
          <w:szCs w:val="24"/>
        </w:rPr>
        <w:t xml:space="preserve">: ......................................................., </w:t>
      </w:r>
    </w:p>
    <w:p w:rsidR="009A2AD3" w:rsidRPr="003163B3" w:rsidRDefault="009A2AD3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представляван от: .....................................................</w:t>
      </w:r>
      <w:r>
        <w:rPr>
          <w:sz w:val="24"/>
          <w:szCs w:val="24"/>
        </w:rPr>
        <w:t xml:space="preserve">............................. </w:t>
      </w:r>
    </w:p>
    <w:p w:rsidR="009A2AD3" w:rsidRPr="003163B3" w:rsidRDefault="009A2AD3" w:rsidP="00A7460C">
      <w:pPr>
        <w:spacing w:before="120"/>
        <w:rPr>
          <w:b/>
          <w:sz w:val="24"/>
          <w:szCs w:val="24"/>
        </w:rPr>
      </w:pPr>
    </w:p>
    <w:p w:rsidR="009A2AD3" w:rsidRPr="003163B3" w:rsidRDefault="009A2AD3" w:rsidP="00A7460C">
      <w:pPr>
        <w:spacing w:before="120"/>
        <w:ind w:left="2160" w:firstLine="720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УВАЖАЕМИ ГОСПОДА,</w:t>
      </w:r>
    </w:p>
    <w:p w:rsidR="009A2AD3" w:rsidRPr="003163B3" w:rsidRDefault="009A2AD3" w:rsidP="00A7460C">
      <w:pPr>
        <w:rPr>
          <w:sz w:val="24"/>
          <w:szCs w:val="24"/>
        </w:rPr>
      </w:pPr>
    </w:p>
    <w:p w:rsidR="009A2AD3" w:rsidRPr="006333B6" w:rsidRDefault="009A2AD3" w:rsidP="00A7460C">
      <w:pPr>
        <w:pStyle w:val="Heading1"/>
        <w:ind w:left="0"/>
        <w:jc w:val="both"/>
        <w:rPr>
          <w:b w:val="0"/>
          <w:szCs w:val="24"/>
        </w:rPr>
      </w:pPr>
      <w:r w:rsidRPr="006333B6">
        <w:rPr>
          <w:b w:val="0"/>
          <w:szCs w:val="24"/>
          <w:lang w:val="ru-RU"/>
        </w:rPr>
        <w:t>С настоящото представям</w:t>
      </w:r>
      <w:r>
        <w:rPr>
          <w:b w:val="0"/>
          <w:szCs w:val="24"/>
          <w:lang w:val="ru-RU"/>
        </w:rPr>
        <w:t>е</w:t>
      </w:r>
      <w:r w:rsidRPr="006333B6">
        <w:rPr>
          <w:b w:val="0"/>
          <w:szCs w:val="24"/>
          <w:lang w:val="ru-RU"/>
        </w:rPr>
        <w:t xml:space="preserve"> нашата оферта за участие в обявената от Вас открита процедура за възлагане на обществена поръчка с предмет: </w:t>
      </w:r>
      <w:r w:rsidRPr="00FD4963">
        <w:t>„</w:t>
      </w:r>
      <w:r>
        <w:t>Доставка на нова механизация и оборудване за нуждите на депо – Садината, район Кремиковци</w:t>
      </w:r>
      <w:r w:rsidRPr="006333B6">
        <w:rPr>
          <w:b w:val="0"/>
          <w:szCs w:val="24"/>
        </w:rPr>
        <w:t>”, съгласно технически спесификации.</w:t>
      </w:r>
    </w:p>
    <w:p w:rsidR="009A2AD3" w:rsidRPr="003163B3" w:rsidRDefault="009A2AD3" w:rsidP="00A7460C">
      <w:pPr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>Декларирам</w:t>
      </w:r>
      <w:r>
        <w:rPr>
          <w:sz w:val="24"/>
          <w:szCs w:val="24"/>
          <w:lang w:val="ru-RU"/>
        </w:rPr>
        <w:t>е</w:t>
      </w:r>
      <w:r w:rsidRPr="003163B3">
        <w:rPr>
          <w:sz w:val="24"/>
          <w:szCs w:val="24"/>
          <w:lang w:val="ru-RU"/>
        </w:rPr>
        <w:t xml:space="preserve">, че сме получили документацията за участие и сме запознати с указанията и условията за участие в обявената от Вас процедура и изискванията на </w:t>
      </w:r>
      <w:r w:rsidRPr="003163B3">
        <w:rPr>
          <w:sz w:val="24"/>
          <w:szCs w:val="24"/>
        </w:rPr>
        <w:t>З</w:t>
      </w:r>
      <w:r w:rsidRPr="003163B3">
        <w:rPr>
          <w:sz w:val="24"/>
          <w:szCs w:val="24"/>
          <w:lang w:val="ru-RU"/>
        </w:rPr>
        <w:t>ОП. Съгласни сме с поставените от Вас условия и ги приемаме без възражения.</w:t>
      </w:r>
    </w:p>
    <w:p w:rsidR="009A2AD3" w:rsidRPr="003163B3" w:rsidRDefault="009A2AD3" w:rsidP="00A7460C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Запознати сме с проекта на договора за възлагане на обществената поръчка, приемаме го без възражения и ако бъдем определени за изпълнител, ще сключим договора изцяло в съответствие с проекта, приложен към документацията за участие, в законноустановения срок.</w:t>
      </w:r>
    </w:p>
    <w:p w:rsidR="009A2AD3" w:rsidRPr="003163B3" w:rsidRDefault="009A2AD3" w:rsidP="00A7460C">
      <w:pPr>
        <w:widowControl w:val="0"/>
        <w:spacing w:after="1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 xml:space="preserve">Приемаме, да се считаме обвързани от задълженията и условията, поети с </w:t>
      </w:r>
      <w:r w:rsidRPr="003163B3">
        <w:rPr>
          <w:b/>
          <w:sz w:val="24"/>
          <w:szCs w:val="24"/>
          <w:lang w:val="ru-RU"/>
        </w:rPr>
        <w:t>ОФЕРТАТА</w:t>
      </w:r>
      <w:r w:rsidRPr="003163B3">
        <w:rPr>
          <w:sz w:val="24"/>
          <w:szCs w:val="24"/>
          <w:lang w:val="ru-RU"/>
        </w:rPr>
        <w:t xml:space="preserve"> до изтичане на </w:t>
      </w:r>
      <w:r w:rsidRPr="003163B3">
        <w:rPr>
          <w:sz w:val="24"/>
          <w:szCs w:val="24"/>
        </w:rPr>
        <w:t xml:space="preserve">сто и </w:t>
      </w:r>
      <w:r>
        <w:rPr>
          <w:sz w:val="24"/>
          <w:szCs w:val="24"/>
        </w:rPr>
        <w:t>осемдесет /180</w:t>
      </w:r>
      <w:r w:rsidRPr="003163B3">
        <w:rPr>
          <w:sz w:val="24"/>
          <w:szCs w:val="24"/>
          <w:lang w:val="ru-RU"/>
        </w:rPr>
        <w:t>/ календарни дни включително, считано от крайния срок за получаване на офертите.</w:t>
      </w:r>
    </w:p>
    <w:p w:rsidR="009A2AD3" w:rsidRPr="003163B3" w:rsidRDefault="009A2AD3" w:rsidP="00A7460C">
      <w:pPr>
        <w:spacing w:after="120"/>
        <w:ind w:firstLine="720"/>
        <w:jc w:val="both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Ще изпълним поръчката в съответствие с приложените към настоящата оферта и неразделна част от нея «Предложение за изпълнение на поръчката» и «Предлагана цена».</w:t>
      </w:r>
    </w:p>
    <w:p w:rsidR="009A2AD3" w:rsidRPr="003163B3" w:rsidRDefault="009A2AD3" w:rsidP="00A7460C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Документацията за участие, с която ще гарантираме предстоящото изпълнение на задълженията си, в съответствие с договорените условия.</w:t>
      </w:r>
    </w:p>
    <w:p w:rsidR="009A2AD3" w:rsidRPr="003163B3" w:rsidRDefault="009A2AD3" w:rsidP="00A7460C">
      <w:pPr>
        <w:ind w:firstLine="720"/>
        <w:jc w:val="both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 xml:space="preserve">Неразделна част от настоящата оферта са всички документи, описани в приложения списък по </w:t>
      </w:r>
      <w:r w:rsidRPr="00BB3DDF">
        <w:rPr>
          <w:b/>
          <w:sz w:val="24"/>
          <w:szCs w:val="24"/>
          <w:lang w:val="ru-RU"/>
        </w:rPr>
        <w:t>т. 20.1. от Документацията</w:t>
      </w:r>
      <w:r w:rsidRPr="008A3685">
        <w:rPr>
          <w:b/>
          <w:sz w:val="24"/>
          <w:szCs w:val="24"/>
          <w:lang w:val="ru-RU"/>
        </w:rPr>
        <w:t xml:space="preserve"> за участие.</w:t>
      </w:r>
    </w:p>
    <w:p w:rsidR="009A2AD3" w:rsidRPr="003163B3" w:rsidRDefault="009A2AD3" w:rsidP="00A7460C">
      <w:pPr>
        <w:rPr>
          <w:sz w:val="24"/>
          <w:szCs w:val="24"/>
          <w:lang w:val="ru-RU"/>
        </w:rPr>
      </w:pPr>
    </w:p>
    <w:p w:rsidR="009A2AD3" w:rsidRPr="003163B3" w:rsidRDefault="009A2AD3" w:rsidP="00A7460C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</w:t>
      </w:r>
      <w:r w:rsidRPr="003163B3">
        <w:rPr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>Подпис и печат:</w:t>
      </w:r>
    </w:p>
    <w:p w:rsidR="009A2AD3" w:rsidRDefault="009A2AD3" w:rsidP="00D35AC0">
      <w:pPr>
        <w:jc w:val="right"/>
      </w:pPr>
      <w:r w:rsidRPr="003163B3">
        <w:rPr>
          <w:sz w:val="24"/>
          <w:szCs w:val="24"/>
        </w:rPr>
        <w:t>/име, длъжност/</w:t>
      </w:r>
    </w:p>
    <w:sectPr w:rsidR="009A2AD3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AD3" w:rsidRDefault="009A2AD3" w:rsidP="00950FBA">
      <w:r>
        <w:separator/>
      </w:r>
    </w:p>
  </w:endnote>
  <w:endnote w:type="continuationSeparator" w:id="0">
    <w:p w:rsidR="009A2AD3" w:rsidRDefault="009A2AD3" w:rsidP="00950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D3" w:rsidRPr="001B32FE" w:rsidRDefault="009A2AD3" w:rsidP="00950FBA">
    <w:pPr>
      <w:pStyle w:val="Heading1"/>
      <w:ind w:left="0"/>
      <w:jc w:val="center"/>
      <w:rPr>
        <w:b w:val="0"/>
        <w:sz w:val="20"/>
      </w:rPr>
    </w:pPr>
    <w:r w:rsidRPr="001B32FE">
      <w:rPr>
        <w:b w:val="0"/>
        <w:sz w:val="20"/>
      </w:rPr>
      <w:t xml:space="preserve"> „Доставка на нова механизация и оборудване за нуждите на депо – Садината, район Кремиковци”, съгласно технически спесификации.</w:t>
    </w:r>
  </w:p>
  <w:p w:rsidR="009A2AD3" w:rsidRPr="001B32FE" w:rsidRDefault="009A2A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AD3" w:rsidRDefault="009A2AD3" w:rsidP="00950FBA">
      <w:r>
        <w:separator/>
      </w:r>
    </w:p>
  </w:footnote>
  <w:footnote w:type="continuationSeparator" w:id="0">
    <w:p w:rsidR="009A2AD3" w:rsidRDefault="009A2AD3" w:rsidP="00950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D3" w:rsidRPr="00192687" w:rsidRDefault="009A2AD3" w:rsidP="00192687">
    <w:pPr>
      <w:ind w:left="7080"/>
      <w:rPr>
        <w:b/>
        <w:i/>
      </w:rPr>
    </w:pPr>
    <w:r w:rsidRPr="00192687">
      <w:rPr>
        <w:b/>
        <w:i/>
      </w:rPr>
      <w:t>ОБРАЗЕЦ № 1</w:t>
    </w:r>
  </w:p>
  <w:p w:rsidR="009A2AD3" w:rsidRDefault="009A2A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7787C"/>
    <w:multiLevelType w:val="multilevel"/>
    <w:tmpl w:val="0898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60C"/>
    <w:rsid w:val="00017EC1"/>
    <w:rsid w:val="000423FE"/>
    <w:rsid w:val="00063751"/>
    <w:rsid w:val="00066D8B"/>
    <w:rsid w:val="000D494B"/>
    <w:rsid w:val="000F30A1"/>
    <w:rsid w:val="00192687"/>
    <w:rsid w:val="001B32FE"/>
    <w:rsid w:val="001D2D63"/>
    <w:rsid w:val="002866AE"/>
    <w:rsid w:val="002B36D6"/>
    <w:rsid w:val="003163B3"/>
    <w:rsid w:val="003D249F"/>
    <w:rsid w:val="003F1FDC"/>
    <w:rsid w:val="004450DC"/>
    <w:rsid w:val="00480340"/>
    <w:rsid w:val="004E43D6"/>
    <w:rsid w:val="004F5014"/>
    <w:rsid w:val="00507692"/>
    <w:rsid w:val="006333B6"/>
    <w:rsid w:val="00731471"/>
    <w:rsid w:val="00735421"/>
    <w:rsid w:val="007F1B14"/>
    <w:rsid w:val="008A3685"/>
    <w:rsid w:val="00950FBA"/>
    <w:rsid w:val="009A2AD3"/>
    <w:rsid w:val="00A70DD2"/>
    <w:rsid w:val="00A7460C"/>
    <w:rsid w:val="00BB3DDF"/>
    <w:rsid w:val="00BF578F"/>
    <w:rsid w:val="00D17DA5"/>
    <w:rsid w:val="00D35AC0"/>
    <w:rsid w:val="00E64F88"/>
    <w:rsid w:val="00EB1103"/>
    <w:rsid w:val="00FD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0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460C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460C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35A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titre4">
    <w:name w:val="titre4"/>
    <w:basedOn w:val="Normal"/>
    <w:uiPriority w:val="99"/>
    <w:rsid w:val="00A7460C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uiPriority w:val="99"/>
    <w:rsid w:val="00A7460C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A7460C"/>
    <w:pPr>
      <w:widowControl w:val="0"/>
      <w:tabs>
        <w:tab w:val="left" w:pos="709"/>
      </w:tabs>
      <w:spacing w:before="360" w:after="60"/>
      <w:ind w:left="720" w:hanging="720"/>
    </w:pPr>
    <w:rPr>
      <w:bCs/>
      <w:caps/>
      <w:w w:val="120"/>
      <w:kern w:val="32"/>
      <w:sz w:val="28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A7460C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950F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0FBA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950F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0FBA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391</Words>
  <Characters>2230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2013-07-11T14:01:00Z</cp:lastPrinted>
  <dcterms:created xsi:type="dcterms:W3CDTF">2013-06-03T10:17:00Z</dcterms:created>
  <dcterms:modified xsi:type="dcterms:W3CDTF">2013-07-11T14:01:00Z</dcterms:modified>
</cp:coreProperties>
</file>